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776D" w14:textId="77777777" w:rsidR="00AE074E" w:rsidRPr="001E5A48" w:rsidRDefault="00AE074E" w:rsidP="00AE074E">
      <w:pPr>
        <w:rPr>
          <w:rFonts w:cs="Arial"/>
          <w:b/>
          <w:sz w:val="18"/>
          <w:szCs w:val="18"/>
        </w:rPr>
      </w:pPr>
    </w:p>
    <w:p w14:paraId="0B6362A0" w14:textId="631A7F0B" w:rsidR="001E5A48" w:rsidRDefault="00452A64" w:rsidP="001E5A48">
      <w:pPr>
        <w:jc w:val="right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ab/>
      </w:r>
    </w:p>
    <w:p w14:paraId="7CBEFBBB" w14:textId="6E272DDA" w:rsidR="001E5A48" w:rsidRPr="001E5A48" w:rsidRDefault="001E5A48" w:rsidP="001E5A48">
      <w:pPr>
        <w:jc w:val="right"/>
        <w:rPr>
          <w:rFonts w:cs="Arial"/>
          <w:snapToGrid/>
          <w:sz w:val="18"/>
          <w:szCs w:val="18"/>
        </w:rPr>
      </w:pPr>
      <w:r>
        <w:rPr>
          <w:rFonts w:cs="Arial"/>
          <w:sz w:val="18"/>
          <w:szCs w:val="18"/>
        </w:rPr>
        <w:t>Załącznik nr 1a do SWZ</w:t>
      </w:r>
    </w:p>
    <w:p w14:paraId="7ECB4859" w14:textId="77777777" w:rsidR="001E5A48" w:rsidRPr="001E5A48" w:rsidRDefault="001E5A48" w:rsidP="001E5A48">
      <w:pPr>
        <w:spacing w:line="259" w:lineRule="auto"/>
        <w:ind w:left="34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57A36F53" w14:textId="77777777" w:rsidR="001E5A48" w:rsidRPr="001E5A48" w:rsidRDefault="001E5A48" w:rsidP="001E5A48">
      <w:pPr>
        <w:spacing w:line="259" w:lineRule="auto"/>
        <w:ind w:right="27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OPIS PRZEDMIOTU ZAMÓWIENIA </w:t>
      </w:r>
    </w:p>
    <w:p w14:paraId="33F299B2" w14:textId="77777777" w:rsidR="001E5A48" w:rsidRPr="001E5A48" w:rsidRDefault="001E5A48" w:rsidP="001E5A48">
      <w:pPr>
        <w:spacing w:line="259" w:lineRule="auto"/>
        <w:ind w:left="34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7CFF13A2" w14:textId="77777777" w:rsidR="001E5A48" w:rsidRPr="001E5A48" w:rsidRDefault="001E5A48" w:rsidP="001E5A48">
      <w:pPr>
        <w:spacing w:line="259" w:lineRule="auto"/>
        <w:jc w:val="center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dla postępowania o udzielenie zamówienia publicznego pt.: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0A1231D" w14:textId="77777777" w:rsidR="001E5A48" w:rsidRPr="001E5A48" w:rsidRDefault="001E5A48" w:rsidP="001E5A48">
      <w:pPr>
        <w:spacing w:line="259" w:lineRule="auto"/>
        <w:ind w:left="34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20CCF3B7" w14:textId="77777777" w:rsidR="001E5A48" w:rsidRPr="001E5A48" w:rsidRDefault="001E5A48" w:rsidP="001E5A48">
      <w:pPr>
        <w:spacing w:line="259" w:lineRule="auto"/>
        <w:ind w:left="34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71AE87B2" w14:textId="77777777" w:rsidR="001E5A48" w:rsidRPr="001E5A48" w:rsidRDefault="001E5A48" w:rsidP="001E5A48">
      <w:pPr>
        <w:ind w:left="41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Organizacja i realizacja kursów języka polskiego jako obcego od poziomu B1 do poziomu B2 dla cudzoziemców </w:t>
      </w:r>
      <w:r w:rsidRPr="00364A23">
        <w:rPr>
          <w:rFonts w:eastAsia="Arial" w:cs="Arial"/>
          <w:b/>
          <w:sz w:val="18"/>
          <w:szCs w:val="18"/>
        </w:rPr>
        <w:t xml:space="preserve">w latach 2025 r. - 2029 r.  </w:t>
      </w:r>
    </w:p>
    <w:p w14:paraId="4F98BE29" w14:textId="77777777" w:rsidR="001E5A48" w:rsidRPr="001E5A48" w:rsidRDefault="001E5A48" w:rsidP="001E5A48">
      <w:pPr>
        <w:spacing w:line="250" w:lineRule="auto"/>
        <w:ind w:left="459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w ramach projektu pt. „Akcja – Migracja. Lubuskie Centrum Integracji Cudzoziemców”, </w:t>
      </w:r>
    </w:p>
    <w:p w14:paraId="31C40688" w14:textId="77777777" w:rsidR="001E5A48" w:rsidRPr="001E5A48" w:rsidRDefault="001E5A48" w:rsidP="001E5A48">
      <w:pPr>
        <w:ind w:left="41" w:right="54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dofinansowanego z programu Funduszu Azylu, Migracji i Integracji na lata 2021-2027 </w:t>
      </w:r>
    </w:p>
    <w:p w14:paraId="483B6EDD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i/>
          <w:sz w:val="18"/>
          <w:szCs w:val="18"/>
        </w:rPr>
        <w:t xml:space="preserve"> </w:t>
      </w:r>
    </w:p>
    <w:p w14:paraId="2B18FDDC" w14:textId="77777777" w:rsidR="001E5A48" w:rsidRPr="001E5A48" w:rsidRDefault="001E5A48" w:rsidP="001E5A48">
      <w:pPr>
        <w:spacing w:after="22"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i/>
          <w:sz w:val="18"/>
          <w:szCs w:val="18"/>
        </w:rPr>
        <w:t xml:space="preserve"> </w:t>
      </w:r>
    </w:p>
    <w:p w14:paraId="78CFB823" w14:textId="77777777" w:rsidR="001E5A48" w:rsidRPr="001E5A48" w:rsidRDefault="001E5A48" w:rsidP="001E5A48">
      <w:pPr>
        <w:spacing w:line="259" w:lineRule="auto"/>
        <w:ind w:left="46"/>
        <w:jc w:val="center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53D8010A" w14:textId="77777777" w:rsidR="001E5A48" w:rsidRPr="001E5A48" w:rsidRDefault="001E5A48" w:rsidP="001E5A48">
      <w:pPr>
        <w:pStyle w:val="Nagwek1"/>
        <w:ind w:left="36" w:right="0"/>
        <w:rPr>
          <w:sz w:val="18"/>
          <w:szCs w:val="18"/>
        </w:rPr>
      </w:pPr>
      <w:r w:rsidRPr="001E5A48">
        <w:rPr>
          <w:sz w:val="18"/>
          <w:szCs w:val="18"/>
        </w:rPr>
        <w:t xml:space="preserve">1. Przedmiot zamówienia </w:t>
      </w:r>
    </w:p>
    <w:p w14:paraId="20ACACE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1B71222F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Organizacja i przeprowadzenie kursów języka polskiego jako obcego od poziomu B1 do poziomu B2 dla cudzoziemców nie będących obywatelami UE, przebywających legalnie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województwie lubuskim.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E3934D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color w:val="EE0000"/>
          <w:sz w:val="18"/>
          <w:szCs w:val="18"/>
        </w:rPr>
        <w:t xml:space="preserve"> </w:t>
      </w:r>
    </w:p>
    <w:p w14:paraId="53AE3A02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Kursy odbywać się będą w formie stacjonarnej, w wyjątkowych przypadkach Zamawiający dopuszcza możliwość wykonania usługi w formie online.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DF44740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7F5E4AFF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Kursy będą realizowane na poziomach nauczania od poziomu B1 do poziomu B2. O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przyporządkowaniu danego uczestnika do konkretnego poziomu nauczania decydować będzie test kwalifikacyjny przeprowadzony przez Wykonawcę.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F70164A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A14063F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W kursach będą mogły uczestniczyć zarówno osoby dorosłe, jak i dzieci. </w:t>
      </w:r>
      <w:r w:rsidRPr="001E5A48">
        <w:rPr>
          <w:rFonts w:eastAsia="Arial" w:cs="Arial"/>
          <w:color w:val="2E74B5"/>
          <w:sz w:val="18"/>
          <w:szCs w:val="18"/>
        </w:rPr>
        <w:t xml:space="preserve"> </w:t>
      </w:r>
    </w:p>
    <w:p w14:paraId="1D409846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521E72CC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Zakłada się, że w kursie weźmie udział co najmniej 100 osób, w tym nie mniej niż 5 osób poniżej 18 roku życia oraz nie mniej niż 3 osoby powyżej 60 lat. Przewidziano max. 10 grup językowych.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7526CCE1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C8ECC98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Każdy z uczestników kursu będzie miał możliwość wzięcia udziału w co najmniej 1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module szkoleniowym.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3D4BE2F9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234F38C2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Przez jeden moduł szkoleniowy rozumie się: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31413D33" w14:textId="77777777" w:rsidR="001E5A48" w:rsidRPr="001E5A48" w:rsidRDefault="001E5A48" w:rsidP="001E5A48">
      <w:pPr>
        <w:numPr>
          <w:ilvl w:val="0"/>
          <w:numId w:val="7"/>
        </w:numPr>
        <w:spacing w:after="4" w:line="249" w:lineRule="auto"/>
        <w:ind w:right="58" w:hanging="122"/>
        <w:jc w:val="both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 przypadku poziomu B1: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ED59563" w14:textId="77777777" w:rsidR="001E5A48" w:rsidRPr="001E5A48" w:rsidRDefault="001E5A48" w:rsidP="001E5A48">
      <w:pPr>
        <w:numPr>
          <w:ilvl w:val="1"/>
          <w:numId w:val="7"/>
        </w:numPr>
        <w:spacing w:after="4" w:line="249" w:lineRule="auto"/>
        <w:ind w:right="58" w:hanging="360"/>
        <w:jc w:val="both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180 godzin lekcyjnych dla grup </w:t>
      </w:r>
      <w:r w:rsidRPr="001E5A48">
        <w:rPr>
          <w:rFonts w:cs="Arial"/>
          <w:sz w:val="18"/>
          <w:szCs w:val="18"/>
        </w:rPr>
        <w:t>słowiańskojęzycznych (1 godz. = 45 min.);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2D0B1DC" w14:textId="77777777" w:rsidR="001E5A48" w:rsidRPr="001E5A48" w:rsidRDefault="001E5A48" w:rsidP="001E5A48">
      <w:pPr>
        <w:numPr>
          <w:ilvl w:val="1"/>
          <w:numId w:val="7"/>
        </w:numPr>
        <w:spacing w:after="4" w:line="249" w:lineRule="auto"/>
        <w:ind w:right="58" w:hanging="360"/>
        <w:jc w:val="both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200 godzin lekcyjnych dla grup niesłowiańskojęzycznych (1 godz. = 45 min.);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B4415EC" w14:textId="77777777" w:rsidR="001E5A48" w:rsidRPr="001E5A48" w:rsidRDefault="001E5A48" w:rsidP="001E5A48">
      <w:pPr>
        <w:spacing w:line="259" w:lineRule="auto"/>
        <w:ind w:left="76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E09BFC5" w14:textId="77777777" w:rsidR="001E5A48" w:rsidRPr="001E5A48" w:rsidRDefault="001E5A48" w:rsidP="001E5A48">
      <w:pPr>
        <w:numPr>
          <w:ilvl w:val="0"/>
          <w:numId w:val="7"/>
        </w:numPr>
        <w:spacing w:after="4" w:line="249" w:lineRule="auto"/>
        <w:ind w:right="58" w:hanging="122"/>
        <w:jc w:val="both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 przypadku poziomu B2: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070EDBE3" w14:textId="77777777" w:rsidR="001E5A48" w:rsidRPr="001E5A48" w:rsidRDefault="001E5A48" w:rsidP="001E5A48">
      <w:pPr>
        <w:numPr>
          <w:ilvl w:val="1"/>
          <w:numId w:val="7"/>
        </w:numPr>
        <w:spacing w:after="4" w:line="249" w:lineRule="auto"/>
        <w:ind w:right="58" w:hanging="360"/>
        <w:jc w:val="both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220 godzin lekcyjnych dla grup słowiańskojęzycznych (1 godz. = 45 min.);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016358E" w14:textId="77777777" w:rsidR="001E5A48" w:rsidRPr="001E5A48" w:rsidRDefault="001E5A48" w:rsidP="001E5A48">
      <w:pPr>
        <w:numPr>
          <w:ilvl w:val="1"/>
          <w:numId w:val="7"/>
        </w:numPr>
        <w:spacing w:after="4" w:line="249" w:lineRule="auto"/>
        <w:ind w:right="58" w:hanging="360"/>
        <w:jc w:val="both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250 godzin lekcyjnych dla grup niesłowiańskojęzycznych (1 godz. = 45 min.);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F117B3A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i/>
          <w:color w:val="00B0F0"/>
          <w:sz w:val="18"/>
          <w:szCs w:val="18"/>
        </w:rPr>
        <w:t xml:space="preserve"> </w:t>
      </w:r>
    </w:p>
    <w:p w14:paraId="6CB13676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Zakłada, że co najmniej 10% kursów języka polskiego będzie przeprowadzone dla grupy osób niesłowiańskojęzycznych.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5833743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75EC02D7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Wykonawca zobowiązany będzie do przeprowadzenia weryfikacji efektów nauczania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 xml:space="preserve">postaci egzaminu wewnętrznego.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7A35FBD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040AA21A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Po zakończeniu udziału w kursie, uczestnikom będą wystawiane potwierdzenia ukończenia kursu /</w:t>
      </w:r>
      <w:r w:rsidRPr="001E5A48">
        <w:rPr>
          <w:rFonts w:cs="Arial"/>
          <w:color w:val="EE0000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zaświadczenia.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B3A7C33" w14:textId="7165972E" w:rsidR="001E5A48" w:rsidRPr="001E5A48" w:rsidRDefault="001E5A48" w:rsidP="00E918F4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DBB92C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</w:p>
    <w:p w14:paraId="4FF9FB56" w14:textId="77777777" w:rsidR="001E5A48" w:rsidRPr="001E5A48" w:rsidRDefault="001E5A48" w:rsidP="001E5A48">
      <w:pPr>
        <w:spacing w:line="250" w:lineRule="auto"/>
        <w:ind w:left="36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Okres realizacji kursów planowany jest od dnia zawarcia umowy do 31.05.2029 r. </w:t>
      </w:r>
    </w:p>
    <w:p w14:paraId="442BEA95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3D335E3" w14:textId="77777777" w:rsidR="001E5A48" w:rsidRPr="001E5A48" w:rsidRDefault="001E5A48" w:rsidP="001E5A48">
      <w:pPr>
        <w:spacing w:after="111"/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Każdorazowo, udział w kursie prowadzić powinien do zdobycia określonych umiejętności językowych przez uczestnika, przewidzianych na danym poziomie zaawansowania (B1, B2) oraz potwierdzonych </w:t>
      </w:r>
    </w:p>
    <w:p w14:paraId="38C7248D" w14:textId="77777777" w:rsidR="001E5A48" w:rsidRPr="001E5A48" w:rsidRDefault="001E5A48" w:rsidP="001E5A48">
      <w:pPr>
        <w:spacing w:line="259" w:lineRule="auto"/>
        <w:jc w:val="right"/>
        <w:rPr>
          <w:rFonts w:cs="Arial"/>
          <w:sz w:val="18"/>
          <w:szCs w:val="18"/>
        </w:rPr>
      </w:pPr>
    </w:p>
    <w:p w14:paraId="4AD1FBF4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lastRenderedPageBreak/>
        <w:t>odpowiednim dokumentem (np. potwierdzeniem ukończenia kursu / zaświadczeniem, które powinno zawierać informacje na temat uzyskanych przez uczestnika efektów uczenia się).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74BBAB76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Czasu trwania egzaminu wewnętrznego nie wlicza się do liczby godzin kursu.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EADB651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Program kursu (na każdym poziomie zaawansowania) musi zostać przygotowany przez Wykonawcę w oparciu o Rozporządzenie Ministra Edukacji Narodowej z dnia 18 lutego 2011 r. w sprawie ramowego programu kursów nauki języka polskiego dla cudzoziemców.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938235B" w14:textId="77777777" w:rsidR="001E5A48" w:rsidRPr="001E5A48" w:rsidRDefault="001E5A48" w:rsidP="001E5A48">
      <w:pPr>
        <w:spacing w:after="103"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09B14369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Każdy uczestnik otrzyma:</w:t>
      </w:r>
      <w:r w:rsidRPr="001E5A48">
        <w:rPr>
          <w:rFonts w:eastAsia="Arial" w:cs="Arial"/>
          <w:sz w:val="18"/>
          <w:szCs w:val="18"/>
        </w:rPr>
        <w:t xml:space="preserve"> </w:t>
      </w:r>
    </w:p>
    <w:tbl>
      <w:tblPr>
        <w:tblStyle w:val="TableGrid"/>
        <w:tblW w:w="9090" w:type="dxa"/>
        <w:tblInd w:w="77" w:type="dxa"/>
        <w:tblLook w:val="04A0" w:firstRow="1" w:lastRow="0" w:firstColumn="1" w:lastColumn="0" w:noHBand="0" w:noVBand="1"/>
      </w:tblPr>
      <w:tblGrid>
        <w:gridCol w:w="427"/>
        <w:gridCol w:w="8663"/>
      </w:tblGrid>
      <w:tr w:rsidR="001E5A48" w:rsidRPr="001E5A48" w14:paraId="3075C911" w14:textId="77777777" w:rsidTr="008944F7">
        <w:trPr>
          <w:trHeight w:val="534"/>
        </w:trPr>
        <w:tc>
          <w:tcPr>
            <w:tcW w:w="427" w:type="dxa"/>
          </w:tcPr>
          <w:p w14:paraId="7073D574" w14:textId="77777777" w:rsidR="001E5A48" w:rsidRPr="001E5A48" w:rsidRDefault="001E5A48" w:rsidP="008944F7">
            <w:pPr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63" w:type="dxa"/>
          </w:tcPr>
          <w:p w14:paraId="26D0B9D4" w14:textId="77777777" w:rsidR="001E5A48" w:rsidRPr="001E5A48" w:rsidRDefault="001E5A48" w:rsidP="008944F7">
            <w:pPr>
              <w:ind w:right="55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kurs językowy na odpowiednim poziomie zaawansowania (o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E5A48">
              <w:rPr>
                <w:rFonts w:ascii="Arial" w:hAnsi="Arial" w:cs="Arial"/>
                <w:sz w:val="18"/>
                <w:szCs w:val="18"/>
              </w:rPr>
              <w:t>przyporządkowaniu danego uczestnika do konkretnego poziomu nauczania decydować będzie test kwalifikacyjny przeprowadzony przez Wykonawcę),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E5A48" w:rsidRPr="001E5A48" w14:paraId="5C9159AD" w14:textId="77777777" w:rsidTr="008944F7">
        <w:trPr>
          <w:trHeight w:val="365"/>
        </w:trPr>
        <w:tc>
          <w:tcPr>
            <w:tcW w:w="427" w:type="dxa"/>
          </w:tcPr>
          <w:p w14:paraId="31AF5CDB" w14:textId="77777777" w:rsidR="001E5A48" w:rsidRPr="001E5A48" w:rsidRDefault="001E5A48" w:rsidP="008944F7">
            <w:pPr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63" w:type="dxa"/>
          </w:tcPr>
          <w:p w14:paraId="2F8A0292" w14:textId="77777777" w:rsidR="001E5A48" w:rsidRPr="001E5A48" w:rsidRDefault="001E5A48" w:rsidP="008944F7">
            <w:pPr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materiały niezbędne do przeprowadzenia kursu,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E5A48" w:rsidRPr="001E5A48" w14:paraId="7C919263" w14:textId="77777777" w:rsidTr="008944F7">
        <w:trPr>
          <w:trHeight w:val="463"/>
        </w:trPr>
        <w:tc>
          <w:tcPr>
            <w:tcW w:w="427" w:type="dxa"/>
          </w:tcPr>
          <w:p w14:paraId="4F2A3C5B" w14:textId="77777777" w:rsidR="001E5A48" w:rsidRPr="001E5A48" w:rsidRDefault="001E5A48" w:rsidP="008944F7">
            <w:pPr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63" w:type="dxa"/>
          </w:tcPr>
          <w:p w14:paraId="225A483A" w14:textId="77777777" w:rsidR="001E5A48" w:rsidRPr="001E5A48" w:rsidRDefault="001E5A48" w:rsidP="008944F7">
            <w:pPr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dokument potwierdzający zdobycie określonych umiejętności językowych przewidzianych na danym poziomie zaawansowania (np. B1, B2) w postaci potwierdzenia ukończenia kursu / zaświadczenia.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7A9DE71" w14:textId="77777777" w:rsidR="001E5A48" w:rsidRPr="001E5A48" w:rsidRDefault="001E5A48" w:rsidP="001E5A48">
      <w:pPr>
        <w:spacing w:line="259" w:lineRule="auto"/>
        <w:ind w:left="504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4AC78644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Ponadto, Wykonawca w trakcie realizacji kursów w formie stacjonarnej zapewni catering dostosowany do liczby osób uczestniczących w danym kursie.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376CA39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color w:val="EE0000"/>
          <w:sz w:val="18"/>
          <w:szCs w:val="18"/>
        </w:rPr>
        <w:t xml:space="preserve"> </w:t>
      </w:r>
    </w:p>
    <w:p w14:paraId="5F38DFA5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Zakłada się, że rozliczeniem za przeprowadzenie kursów językowych będzie ukończenie szkolenia przez daną grupę szkoleniową i przedstawienie Zamawiającemu całości wymaganych dokumentów przez Wykonawcę.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3E8AF36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30965E2B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Warunkiem rozliczenia przez Wykonawcę usługi realizacji kursu językowego jest m.in. potwierdzenie, że szkolenie zostało ukończone przez co najmniej 5 osób w danej grupie.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13A77044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198A8F9C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Za zakończenie udziału w kursie uważa się osiągnięcie przez uczestnika kursu frekwencji na poziomie co najmniej 80 % zakładanej liczny godzin oraz pozytywne zdanie egzaminu wewnętrznego.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73B42245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0939FA9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1A60F422" w14:textId="77777777" w:rsidR="001E5A48" w:rsidRPr="001E5A48" w:rsidRDefault="001E5A48" w:rsidP="001E5A48">
      <w:pPr>
        <w:pStyle w:val="Nagwek1"/>
        <w:ind w:left="36" w:right="0"/>
        <w:rPr>
          <w:sz w:val="18"/>
          <w:szCs w:val="18"/>
        </w:rPr>
      </w:pPr>
      <w:r w:rsidRPr="001E5A48">
        <w:rPr>
          <w:sz w:val="18"/>
          <w:szCs w:val="18"/>
        </w:rPr>
        <w:t xml:space="preserve">2. Sposób organizacji kursów </w:t>
      </w:r>
    </w:p>
    <w:p w14:paraId="148278B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6C5EFA4C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Program kursu winien być zgodny z obowiązującymi przepisami prawa w tym zakresie,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szczególności z treścią Rozporządzenia Ministra Edukacji Narodowej z dnia 18 lutego 2011 r. w sprawie ramowego programu kursów nauki języka polskiego dla cudzoziemców (Dz.U. z 2011 r., nr 61, poz. 306).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12B5175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484C52DF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Skierowanie na kurs języka polskiego poprzedzi analiza posiadanych umiejętności językowych potencjalnego kursanta. Na podstawie tej analizy dana osoba zostanie przyporządkowana do określonej grupy językowej. 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331403B0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21DE4624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Wykonawca zapewni uczestnikom kursu warunki szkolenia zgodne z obowiązującymi przepisami bezpieczeństwa i higieny pracy.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7358654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0B6F27A6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Grupy szkoleniowe powinny liczyć średnio 10 osób (nie mniej niż 5 osób, nie więcej niż 15 osób). W uzasadnionych przypadkach, na wniosek Wykonawcy, grupa będzie mogła zostać zwiększona lub zmniejszona, przy czym Wykonawca musi zapewnić niezmienione warunki nauki.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250CAB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color w:val="EE0000"/>
          <w:sz w:val="18"/>
          <w:szCs w:val="18"/>
        </w:rPr>
        <w:t xml:space="preserve"> </w:t>
      </w:r>
    </w:p>
    <w:p w14:paraId="307CDBC4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Przez godzinę zegarową należy rozumieć 45 minut zajęć edukacyjnych i 15 minut przerwy między zajęciami. Liczba godzin kursu w ciągu 1 dnia nie może przekroczyć 5 godzin zegarowych.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107C485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38FE3E62" w14:textId="77777777" w:rsidR="00E918F4" w:rsidRDefault="001E5A48" w:rsidP="00E918F4">
      <w:pPr>
        <w:spacing w:after="26"/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Zamawiający wymaga aby tryb nauczania (ustalony na podstawie indywidualnych preferencji uczestników kursów) przewidywał możliwość  jego prowadzenia w następujący sposób: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08E945C" w14:textId="77777777" w:rsidR="00E918F4" w:rsidRDefault="001E5A48" w:rsidP="00E918F4">
      <w:pPr>
        <w:pStyle w:val="Akapitzlist"/>
        <w:numPr>
          <w:ilvl w:val="0"/>
          <w:numId w:val="8"/>
        </w:numPr>
        <w:spacing w:after="26"/>
        <w:ind w:right="58"/>
        <w:rPr>
          <w:rFonts w:cs="Arial"/>
          <w:sz w:val="18"/>
          <w:szCs w:val="18"/>
        </w:rPr>
      </w:pPr>
      <w:r w:rsidRPr="00E918F4">
        <w:rPr>
          <w:rFonts w:cs="Arial"/>
          <w:sz w:val="18"/>
          <w:szCs w:val="18"/>
        </w:rPr>
        <w:t xml:space="preserve">tryb dzienny (w dni robocze), </w:t>
      </w:r>
    </w:p>
    <w:p w14:paraId="571CA63C" w14:textId="77777777" w:rsidR="00E918F4" w:rsidRPr="00E918F4" w:rsidRDefault="001E5A48" w:rsidP="00E918F4">
      <w:pPr>
        <w:pStyle w:val="Akapitzlist"/>
        <w:numPr>
          <w:ilvl w:val="0"/>
          <w:numId w:val="8"/>
        </w:numPr>
        <w:spacing w:after="26"/>
        <w:ind w:right="58"/>
        <w:rPr>
          <w:rFonts w:cs="Arial"/>
          <w:sz w:val="18"/>
          <w:szCs w:val="18"/>
        </w:rPr>
      </w:pPr>
      <w:r w:rsidRPr="00E918F4">
        <w:rPr>
          <w:rFonts w:cs="Arial"/>
          <w:sz w:val="18"/>
          <w:szCs w:val="18"/>
        </w:rPr>
        <w:t xml:space="preserve">tryb wieczorowy (w dni robocze), </w:t>
      </w:r>
      <w:r w:rsidRPr="00E918F4">
        <w:rPr>
          <w:rFonts w:eastAsia="Arial" w:cs="Arial"/>
          <w:sz w:val="18"/>
          <w:szCs w:val="18"/>
        </w:rPr>
        <w:t xml:space="preserve"> </w:t>
      </w:r>
    </w:p>
    <w:p w14:paraId="79AB0248" w14:textId="01223DD8" w:rsidR="001E5A48" w:rsidRPr="00E918F4" w:rsidRDefault="00E918F4" w:rsidP="00E918F4">
      <w:pPr>
        <w:pStyle w:val="Akapitzlist"/>
        <w:numPr>
          <w:ilvl w:val="0"/>
          <w:numId w:val="8"/>
        </w:numPr>
        <w:spacing w:after="26"/>
        <w:ind w:right="58"/>
        <w:rPr>
          <w:rFonts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t</w:t>
      </w:r>
      <w:r w:rsidR="001E5A48" w:rsidRPr="00E918F4">
        <w:rPr>
          <w:rFonts w:cs="Arial"/>
          <w:sz w:val="18"/>
          <w:szCs w:val="18"/>
        </w:rPr>
        <w:t>ryb zaoczny (w soboty i</w:t>
      </w:r>
      <w:r w:rsidR="001E5A48" w:rsidRPr="00E918F4">
        <w:rPr>
          <w:rFonts w:eastAsia="Arial" w:cs="Arial"/>
          <w:sz w:val="18"/>
          <w:szCs w:val="18"/>
        </w:rPr>
        <w:t xml:space="preserve"> </w:t>
      </w:r>
      <w:r w:rsidR="001E5A48" w:rsidRPr="00E918F4">
        <w:rPr>
          <w:rFonts w:cs="Arial"/>
          <w:sz w:val="18"/>
          <w:szCs w:val="18"/>
        </w:rPr>
        <w:t>niedziele).</w:t>
      </w:r>
      <w:r w:rsidR="001E5A48" w:rsidRPr="00E918F4">
        <w:rPr>
          <w:rFonts w:eastAsia="Arial" w:cs="Arial"/>
          <w:sz w:val="18"/>
          <w:szCs w:val="18"/>
        </w:rPr>
        <w:t xml:space="preserve"> </w:t>
      </w:r>
    </w:p>
    <w:p w14:paraId="30838256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402BF296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 xml:space="preserve">Dopuszcza się realizację zajęć on-line, przy czym uczestnicy muszą wyrazić zgodę na taki sposób prowadzenia zajęć; ponadto uczestnicy muszą potwierdzić posiadanie odpowiedniego sprzętu audiovideo oraz innego wyposażenia niezbędnego do uczestniczenia w kursie w formule on-line.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71063A0F" w14:textId="77777777" w:rsidR="001E5A48" w:rsidRPr="001E5A48" w:rsidRDefault="001E5A48" w:rsidP="001E5A48">
      <w:pPr>
        <w:spacing w:line="259" w:lineRule="auto"/>
        <w:ind w:left="76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16EE3BED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Wykonawca będzie dokumentował uczestnictwo cudzoziemców w kursach za pomocą list obecności oraz dzienników zajęć. Obecność uczestników będzie weryfikowana w każdym dniu kursu językowego.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 xml:space="preserve">Wykonawca będzie dokumentował uczestnictwo cudzoziemców na zajęciach on-line za pomocą zrzutów z ekranu, </w:t>
      </w:r>
      <w:r w:rsidRPr="001E5A48">
        <w:rPr>
          <w:rFonts w:cs="Arial"/>
          <w:sz w:val="18"/>
          <w:szCs w:val="18"/>
        </w:rPr>
        <w:lastRenderedPageBreak/>
        <w:t xml:space="preserve">generowanego w trakcie tych zajęć, na których widoczne są dane uczestnika zgodne z danymi wskazanymi w formularzu zgłoszeniowym.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C7DAAEB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0C12DF94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Warunkiem otrzymania przez uczestnika potwierdzenia ukończenia kursu jest osiągnięcie przez uczestnika frekwencji na poziomie co najmniej 80 % zakładanej liczny godzin, natomiast po zadaniu egzaminu wewnętrznego uczestnik projektu otrzyma zaświadczenie o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ukończeniu kursu.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B17DAF3" w14:textId="77777777" w:rsidR="001E5A48" w:rsidRPr="001E5A48" w:rsidRDefault="001E5A48" w:rsidP="001E5A48">
      <w:pPr>
        <w:spacing w:after="103"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D37803B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Dokumentacja potwierdzająca realizację kursu musi obejmować co najmniej:</w:t>
      </w:r>
      <w:r w:rsidRPr="001E5A48">
        <w:rPr>
          <w:rFonts w:eastAsia="Arial" w:cs="Arial"/>
          <w:sz w:val="18"/>
          <w:szCs w:val="18"/>
        </w:rPr>
        <w:t xml:space="preserve"> </w:t>
      </w:r>
    </w:p>
    <w:tbl>
      <w:tblPr>
        <w:tblStyle w:val="TableGrid"/>
        <w:tblW w:w="9081" w:type="dxa"/>
        <w:tblInd w:w="86" w:type="dxa"/>
        <w:tblLook w:val="04A0" w:firstRow="1" w:lastRow="0" w:firstColumn="1" w:lastColumn="0" w:noHBand="0" w:noVBand="1"/>
      </w:tblPr>
      <w:tblGrid>
        <w:gridCol w:w="408"/>
        <w:gridCol w:w="8673"/>
      </w:tblGrid>
      <w:tr w:rsidR="001E5A48" w:rsidRPr="001E5A48" w14:paraId="4C85256E" w14:textId="77777777" w:rsidTr="00B06584">
        <w:trPr>
          <w:trHeight w:val="261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53F3D1D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3" w:type="dxa"/>
            <w:tcBorders>
              <w:top w:val="nil"/>
              <w:left w:val="nil"/>
              <w:bottom w:val="nil"/>
              <w:right w:val="nil"/>
            </w:tcBorders>
          </w:tcPr>
          <w:p w14:paraId="661847BE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program szkolenia (z uwzględnieniem tematów zajęć, harmonogramem wraz z wymiarem czasowym),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E5A48" w:rsidRPr="001E5A48" w14:paraId="1A5E1D66" w14:textId="77777777" w:rsidTr="00B06584">
        <w:trPr>
          <w:trHeight w:val="279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AF9CBE6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3" w:type="dxa"/>
            <w:tcBorders>
              <w:top w:val="nil"/>
              <w:left w:val="nil"/>
              <w:bottom w:val="nil"/>
              <w:right w:val="nil"/>
            </w:tcBorders>
          </w:tcPr>
          <w:p w14:paraId="4C0FEF5A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materiały szkoleniowe,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E5A48" w:rsidRPr="001E5A48" w14:paraId="7C17526D" w14:textId="77777777" w:rsidTr="00B06584">
        <w:trPr>
          <w:trHeight w:val="28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79A9365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3" w:type="dxa"/>
            <w:tcBorders>
              <w:top w:val="nil"/>
              <w:left w:val="nil"/>
              <w:bottom w:val="nil"/>
              <w:right w:val="nil"/>
            </w:tcBorders>
          </w:tcPr>
          <w:p w14:paraId="70154C26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listy obecności i dzienniki zajęć,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E5A48" w:rsidRPr="001E5A48" w14:paraId="7A5F8140" w14:textId="77777777" w:rsidTr="00AE792F">
        <w:trPr>
          <w:trHeight w:val="73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5C20CEC" w14:textId="77777777" w:rsidR="001E5A48" w:rsidRPr="001E5A48" w:rsidRDefault="001E5A48" w:rsidP="00AE792F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eastAsia="Segoe UI Symbol" w:hAnsi="Arial" w:cs="Arial"/>
                <w:sz w:val="18"/>
                <w:szCs w:val="18"/>
              </w:rPr>
              <w:t>−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673" w:type="dxa"/>
            <w:tcBorders>
              <w:top w:val="nil"/>
              <w:left w:val="nil"/>
              <w:bottom w:val="nil"/>
              <w:right w:val="nil"/>
            </w:tcBorders>
          </w:tcPr>
          <w:p w14:paraId="20766DD0" w14:textId="77777777" w:rsidR="001E5A48" w:rsidRPr="001E5A48" w:rsidRDefault="001E5A48" w:rsidP="00AE792F">
            <w:pPr>
              <w:spacing w:line="259" w:lineRule="auto"/>
              <w:ind w:right="55"/>
              <w:rPr>
                <w:rFonts w:ascii="Arial" w:hAnsi="Arial" w:cs="Arial"/>
                <w:sz w:val="18"/>
                <w:szCs w:val="18"/>
              </w:rPr>
            </w:pPr>
            <w:r w:rsidRPr="001E5A48">
              <w:rPr>
                <w:rFonts w:ascii="Arial" w:hAnsi="Arial" w:cs="Arial"/>
                <w:sz w:val="18"/>
                <w:szCs w:val="18"/>
              </w:rPr>
              <w:t>kserokopie dokumentu (np. potwierdzenia ukończenia kursu  / zaświadczenia)</w:t>
            </w:r>
            <w:r w:rsidRPr="001E5A48">
              <w:rPr>
                <w:rFonts w:ascii="Arial" w:hAnsi="Arial" w:cs="Arial"/>
                <w:color w:val="EE0000"/>
                <w:sz w:val="18"/>
                <w:szCs w:val="18"/>
              </w:rPr>
              <w:t xml:space="preserve"> </w:t>
            </w:r>
            <w:r w:rsidRPr="001E5A48">
              <w:rPr>
                <w:rFonts w:ascii="Arial" w:hAnsi="Arial" w:cs="Arial"/>
                <w:sz w:val="18"/>
                <w:szCs w:val="18"/>
              </w:rPr>
              <w:t>poświadczającego zdobycie przez uczestnika projektu określonych umiejętności językowych, przewidzianych na danym poziomie zaawansowania (np. B1, B2).</w:t>
            </w:r>
            <w:r w:rsidRPr="001E5A4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CEE7966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23B40F5B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Liczba osób skierowanych na kurs będzie wynikała z rekrutacji prowadzonej przez Zamawiającego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sposób ciągły. Osoby skierowane na kurs będą kierowane do Wykonawcy celem objęcia ich procedurą testowania kwalifikacyjnego i przyporządkowania do określonej grupy. W związku z tym od Wykonawcy wymaga się wyznaczenia co najmniej jednej osoby, która będzie odpowiedzialna za utrzymywanie kontaktu z uczestnikami i pomoc im w realizacji kolejnych etapów kursu.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DBDCC9B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055F3925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 przypadku rezygnacji uczestnika z udziału w zajęciach, Wykonawca będzie zobowiązany do podjęcia działań aby uzupełnić grupę szkoleniową w taki sposób aby miała ona nie mniej niż 5 osób. Powyższa czynność powinna zostać poprzedzona analizą możliwości dołączenia na grupy nowej osoby, biorąc pod uwagę stan zaawansowania pracy grupy.</w:t>
      </w:r>
      <w:r w:rsidRPr="001E5A48">
        <w:rPr>
          <w:rFonts w:eastAsia="Arial" w:cs="Arial"/>
          <w:color w:val="EE0000"/>
          <w:sz w:val="18"/>
          <w:szCs w:val="18"/>
        </w:rPr>
        <w:t xml:space="preserve"> </w:t>
      </w:r>
    </w:p>
    <w:p w14:paraId="311FE3F5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color w:val="EE0000"/>
          <w:sz w:val="18"/>
          <w:szCs w:val="18"/>
        </w:rPr>
        <w:t xml:space="preserve"> </w:t>
      </w:r>
    </w:p>
    <w:p w14:paraId="2F790B97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51BE74AC" w14:textId="77777777" w:rsidR="001E5A48" w:rsidRPr="001E5A48" w:rsidRDefault="001E5A48" w:rsidP="001E5A48">
      <w:pPr>
        <w:pStyle w:val="Nagwek1"/>
        <w:ind w:left="36" w:right="0"/>
        <w:rPr>
          <w:sz w:val="18"/>
          <w:szCs w:val="18"/>
        </w:rPr>
      </w:pPr>
      <w:r w:rsidRPr="001E5A48">
        <w:rPr>
          <w:sz w:val="18"/>
          <w:szCs w:val="18"/>
        </w:rPr>
        <w:t xml:space="preserve">3. Miejsce organizacji kursów </w:t>
      </w:r>
    </w:p>
    <w:p w14:paraId="128EDC01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0D9ACCF6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Forma stacjonarna: Centrum Integracji Cudzoziemców w Gorzowie Wlkp. ul. Kombatantów 34.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06B5AE7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02F3E94D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Forma on-line: realizowana będzie za pomocą dostępnych komunikatorów typu Teams lub Zoom.</w:t>
      </w: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6249D40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45594048" w14:textId="77777777" w:rsidR="001E5A48" w:rsidRPr="001E5A48" w:rsidRDefault="001E5A48" w:rsidP="001E5A48">
      <w:pPr>
        <w:spacing w:line="250" w:lineRule="auto"/>
        <w:ind w:left="36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4. Wymagania odnośnie sal szkoleniowych </w:t>
      </w:r>
    </w:p>
    <w:p w14:paraId="0C03EC2A" w14:textId="77777777" w:rsidR="001E5A48" w:rsidRPr="001E5A48" w:rsidRDefault="001E5A48" w:rsidP="001E5A48">
      <w:pPr>
        <w:spacing w:line="259" w:lineRule="auto"/>
        <w:ind w:left="76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0D87D137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Szkolenia zostaną przeprowadzone w salach znajdujących się w Centrum Integracji Cudzoziemców w Gorzowie Wielkopolskim.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E71E92C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30B0DAE" w14:textId="77777777" w:rsidR="001E5A48" w:rsidRPr="001E5A48" w:rsidRDefault="001E5A48" w:rsidP="001E5A48">
      <w:pPr>
        <w:pStyle w:val="Nagwek1"/>
        <w:ind w:left="36" w:right="0"/>
        <w:rPr>
          <w:sz w:val="18"/>
          <w:szCs w:val="18"/>
        </w:rPr>
      </w:pPr>
      <w:r w:rsidRPr="001E5A48">
        <w:rPr>
          <w:sz w:val="18"/>
          <w:szCs w:val="18"/>
        </w:rPr>
        <w:t xml:space="preserve">5. Materiały dydaktyczne </w:t>
      </w:r>
    </w:p>
    <w:p w14:paraId="3A18BE1A" w14:textId="77777777" w:rsidR="001E5A48" w:rsidRPr="001E5A48" w:rsidRDefault="001E5A48" w:rsidP="001E5A48">
      <w:pPr>
        <w:spacing w:line="259" w:lineRule="auto"/>
        <w:ind w:left="76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6241C8E1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Wykonawca zobowiązany jest do wyposażenia uczestników kursów w materiały niezbędne do prawidłowej realizacji kursu.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10C44CFD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55CA32F1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Każdy uczestnik kursu musi otrzymać na własność komplet materiałów dydaktycznych (materiały do zajęć np.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postaci podręcznika lub skryptu zgodnego z zakresem tematycznym kursu w formie papierowej, a także przybory: długopis, notes minimum 50 kartkowy).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91127C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322F2002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Materiały w formie drukowanej muszą być połączone ze sobą w sposób trwały (np. zbindowane, zszyte, oprawione, w formie skoroszytu itp.).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4EBC118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735BA3C9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Niezależnie od powyższych wymagań, Zamawiający dopuszcza możliwość otrzymania przez Uczestników kursu, elektronicznej wersji wcześniej przekazanych materiałów (np. zamieszczoną na pamięci usb – pendrive). Nie dopuszcza się przekazania uczestnikom materiałów jedynie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formie elektronicznej.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1DA74FB5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36A985A2" w14:textId="77777777" w:rsidR="001E5A48" w:rsidRPr="001E5A48" w:rsidRDefault="001E5A48" w:rsidP="001E5A48">
      <w:pPr>
        <w:spacing w:line="245" w:lineRule="auto"/>
        <w:ind w:left="41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Wszelkie materiały, które na własność otrzyma uczestnik kursu muszą być kompletne (np. podręcznik wraz z zeszytem  ćwiczeń), czytelne, nowe, nieużywane, estetycznie wykonane, kolorowe, adekwatne do treści kursu (słowiańskie / niesłowiańskie), dobre jakościowo i zgodne z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obowiązującym stanem prawnym.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0785824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43DA3113" w14:textId="77777777" w:rsidR="001E5A48" w:rsidRPr="001E5A48" w:rsidRDefault="001E5A48" w:rsidP="001E5A48">
      <w:pPr>
        <w:spacing w:line="250" w:lineRule="auto"/>
        <w:ind w:left="36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Nie dopuszcza się pobierania od uczestników kursów jakichkolwiek opłat za środki i materiały wykorzystywane podczas realizacji kursu. </w:t>
      </w:r>
    </w:p>
    <w:p w14:paraId="2499712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lastRenderedPageBreak/>
        <w:t xml:space="preserve"> </w:t>
      </w:r>
    </w:p>
    <w:p w14:paraId="2D95E6EA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Materiały dydaktyczne muszą być oznakowane zgodne z Księgą Tożsamości Wizualnej marki Fundusze Europejskie 2021 – 2027 oraz Podręcznikiem  wnioskodawcy i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beneficjenta FE na lata 2021-2027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zakresie informacji i promocji.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AC8765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277212C6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Obowiązkowa grafika na górze: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E46FDE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6488A904" w14:textId="77777777" w:rsidR="001E5A48" w:rsidRPr="001E5A48" w:rsidRDefault="001E5A48" w:rsidP="001E5A48">
      <w:pPr>
        <w:spacing w:line="259" w:lineRule="auto"/>
        <w:ind w:left="64"/>
        <w:rPr>
          <w:rFonts w:cs="Arial"/>
          <w:sz w:val="18"/>
          <w:szCs w:val="18"/>
        </w:rPr>
      </w:pPr>
      <w:r w:rsidRPr="001E5A48">
        <w:rPr>
          <w:rFonts w:cs="Arial"/>
          <w:noProof/>
          <w:sz w:val="18"/>
          <w:szCs w:val="18"/>
        </w:rPr>
        <w:drawing>
          <wp:inline distT="0" distB="0" distL="0" distR="0" wp14:anchorId="198BC4F9" wp14:editId="22104B57">
            <wp:extent cx="5415153" cy="699135"/>
            <wp:effectExtent l="0" t="0" r="0" b="0"/>
            <wp:docPr id="592" name="Picture 5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Picture 5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5153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8ED92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sz w:val="18"/>
          <w:szCs w:val="18"/>
        </w:rPr>
        <w:t xml:space="preserve"> </w:t>
      </w:r>
    </w:p>
    <w:p w14:paraId="5C4EE230" w14:textId="77777777" w:rsidR="001E5A48" w:rsidRPr="001E5A48" w:rsidRDefault="001E5A48" w:rsidP="001E5A48">
      <w:pPr>
        <w:spacing w:after="30"/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Obowiązkowa grafika na dole: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94837B5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428E06A7" w14:textId="77777777" w:rsidR="001E5A48" w:rsidRPr="001E5A48" w:rsidRDefault="001E5A48" w:rsidP="001E5A48">
      <w:pPr>
        <w:spacing w:line="259" w:lineRule="auto"/>
        <w:ind w:right="638"/>
        <w:jc w:val="right"/>
        <w:rPr>
          <w:rFonts w:cs="Arial"/>
          <w:sz w:val="18"/>
          <w:szCs w:val="18"/>
        </w:rPr>
      </w:pPr>
      <w:r w:rsidRPr="001E5A48">
        <w:rPr>
          <w:rFonts w:cs="Arial"/>
          <w:noProof/>
          <w:sz w:val="18"/>
          <w:szCs w:val="18"/>
        </w:rPr>
        <w:drawing>
          <wp:inline distT="0" distB="0" distL="0" distR="0" wp14:anchorId="66271C00" wp14:editId="056A0C36">
            <wp:extent cx="5347081" cy="764540"/>
            <wp:effectExtent l="0" t="0" r="0" b="0"/>
            <wp:docPr id="590" name="Picture 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Picture 59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7081" cy="7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5DA1FDB9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2A8F7FDE" w14:textId="77777777" w:rsidR="001E5A48" w:rsidRPr="001E5A48" w:rsidRDefault="001E5A48" w:rsidP="001E5A48">
      <w:pPr>
        <w:spacing w:line="250" w:lineRule="auto"/>
        <w:ind w:left="36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6. Punkt obsługi uczestników projektu </w:t>
      </w:r>
    </w:p>
    <w:p w14:paraId="5E29436F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700CE6B8" w14:textId="77777777" w:rsidR="001E5A48" w:rsidRPr="001E5A48" w:rsidRDefault="001E5A48" w:rsidP="001E5A48">
      <w:pPr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W trakcie realizacji zamówienia Wykonawca zobowiązany jest do posiadania stałego punktu obsługi uczestników projektu (na terenie Gorzowa Wielkopolskiego) w celu umożliwienia załatwienia spraw związanych z udziałem w kursie językowym (np. odbiór zaświadczeń, uzyskania informacji o szczegółach organizacyjnych kursu), dostępnego od poniedziałku do piątku, w godzinach od 10:00 do 14:00. Wykonawca zobowiązany jest również do pełnienia co najmniej 2 godzinnego dyżuru w godzinach popołudniowych (co najmniej raz w tygodniu) oraz 2 godzinnego dyżuru co najmniej co drugi weekend.</w:t>
      </w: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39FC022D" w14:textId="77777777" w:rsidR="001E5A48" w:rsidRPr="001E5A48" w:rsidRDefault="001E5A48" w:rsidP="001E5A48">
      <w:pPr>
        <w:spacing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13EC5064" w14:textId="77777777" w:rsidR="001E5A48" w:rsidRPr="001E5A48" w:rsidRDefault="001E5A48" w:rsidP="001E5A48">
      <w:pPr>
        <w:spacing w:line="250" w:lineRule="auto"/>
        <w:ind w:left="36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7. Obowiązki Wykonawcy </w:t>
      </w:r>
    </w:p>
    <w:p w14:paraId="6BD4D036" w14:textId="77777777" w:rsidR="001E5A48" w:rsidRPr="001E5A48" w:rsidRDefault="001E5A48" w:rsidP="001E5A48">
      <w:pPr>
        <w:spacing w:after="104" w:line="259" w:lineRule="auto"/>
        <w:ind w:left="41"/>
        <w:rPr>
          <w:rFonts w:cs="Arial"/>
          <w:sz w:val="18"/>
          <w:szCs w:val="18"/>
        </w:rPr>
      </w:pPr>
      <w:r w:rsidRPr="001E5A48">
        <w:rPr>
          <w:rFonts w:eastAsia="Arial" w:cs="Arial"/>
          <w:b/>
          <w:sz w:val="18"/>
          <w:szCs w:val="18"/>
        </w:rPr>
        <w:t xml:space="preserve"> </w:t>
      </w:r>
    </w:p>
    <w:p w14:paraId="5E44972F" w14:textId="77777777" w:rsidR="001E5A48" w:rsidRPr="001E5A48" w:rsidRDefault="001E5A48" w:rsidP="001E5A48">
      <w:pPr>
        <w:spacing w:after="124"/>
        <w:ind w:left="36" w:right="58"/>
        <w:rPr>
          <w:rFonts w:cs="Arial"/>
          <w:sz w:val="18"/>
          <w:szCs w:val="18"/>
        </w:rPr>
      </w:pPr>
      <w:r w:rsidRPr="001E5A48">
        <w:rPr>
          <w:rFonts w:cs="Arial"/>
          <w:sz w:val="18"/>
          <w:szCs w:val="18"/>
        </w:rPr>
        <w:t>Po przekazaniu przez Zamawiającego listy uczestników Wykonawca zobowiązuje się do: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0868D1C0" w14:textId="77777777" w:rsidR="001E5A48" w:rsidRPr="001E5A48" w:rsidRDefault="001E5A48" w:rsidP="001E5A48">
      <w:pPr>
        <w:spacing w:after="126"/>
        <w:ind w:left="244" w:right="58" w:hanging="218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 xml:space="preserve">przeprowadzenia testu kwalifikacyjnego określającego poziom znajomości języka polskiego przez każdego uczestnika,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384366E7" w14:textId="77777777" w:rsidR="001E5A48" w:rsidRPr="001E5A48" w:rsidRDefault="001E5A48" w:rsidP="001E5A48">
      <w:pPr>
        <w:spacing w:after="89"/>
        <w:ind w:left="36" w:right="58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zakwalifikowania uczestnika do odpowiedniej grupy językowej,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0CCF6F95" w14:textId="77777777" w:rsidR="001E5A48" w:rsidRPr="001E5A48" w:rsidRDefault="001E5A48" w:rsidP="001E5A48">
      <w:pPr>
        <w:spacing w:after="126"/>
        <w:ind w:left="244" w:right="58" w:hanging="218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realizacji kursu językowego (Wykonawca zobowiązuje się do rozpoczęcia zajęć w terminie nie dłuższym niż 10 dni roboczych od dnia skompletowania minimalnej liczby uczestników w danej grupie;  w uzasadnionych przypadkach, na wniosek Wykonawcy dopuszcza się wydłużenie ww. terminu),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0CF85B6F" w14:textId="20EF2CC5" w:rsidR="001E5A48" w:rsidRPr="001E5A48" w:rsidRDefault="001E5A48" w:rsidP="001E5A48">
      <w:pPr>
        <w:spacing w:after="126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B06584">
        <w:rPr>
          <w:rFonts w:eastAsia="Arial" w:cs="Arial"/>
          <w:sz w:val="18"/>
          <w:szCs w:val="18"/>
        </w:rPr>
        <w:t xml:space="preserve">  </w:t>
      </w:r>
      <w:r w:rsidRPr="001E5A48">
        <w:rPr>
          <w:rFonts w:cs="Arial"/>
          <w:sz w:val="18"/>
          <w:szCs w:val="18"/>
        </w:rPr>
        <w:t>przeprowadzani</w:t>
      </w:r>
      <w:r w:rsidR="00364A23">
        <w:rPr>
          <w:rFonts w:cs="Arial"/>
          <w:sz w:val="18"/>
          <w:szCs w:val="18"/>
        </w:rPr>
        <w:t xml:space="preserve">a </w:t>
      </w:r>
      <w:r w:rsidRPr="001E5A48">
        <w:rPr>
          <w:rFonts w:cs="Arial"/>
          <w:sz w:val="18"/>
          <w:szCs w:val="18"/>
        </w:rPr>
        <w:t>zajęć przez kadrę dydaktyczną posiadającą kwalifikacje zawodowe oraz doświadczenie zawodowe gwarantujące należyte wykonanie zamówienia, tj. posiadającą dyplom magisterski ukończenia filologii polskiej bądź dyplom ukończenia studiów magisterskich w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zakresie języka polskiego jako języka obcego, lub dyplom ukończenia studiów podyplomowych języka polskiego jako języka obcego lub dyplom ukończenia studiów w zakresie neofilologii (minimum 1 roczne doświadczenie w nauczaniu języka polskiego jako języka obcego); w przypadku grup niesłowiańskojęzycznych wykładowca musi posługiwać się dodatkowo językiem obcym (np. angielskim lub hiszpańskim) w stopniu umożliwiającym komunikację,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2ED85C8F" w14:textId="49749BF4" w:rsidR="001E5A48" w:rsidRPr="001E5A48" w:rsidRDefault="001E5A48" w:rsidP="001E5A48">
      <w:pPr>
        <w:spacing w:after="89"/>
        <w:ind w:left="36" w:right="58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B06584">
        <w:rPr>
          <w:rFonts w:eastAsia="Arial" w:cs="Arial"/>
          <w:sz w:val="18"/>
          <w:szCs w:val="18"/>
        </w:rPr>
        <w:t xml:space="preserve">  </w:t>
      </w:r>
      <w:r w:rsidR="00364A23">
        <w:rPr>
          <w:rFonts w:cs="Arial"/>
          <w:sz w:val="18"/>
          <w:szCs w:val="18"/>
        </w:rPr>
        <w:t>wydania</w:t>
      </w:r>
      <w:r w:rsidRPr="001E5A48">
        <w:rPr>
          <w:rFonts w:cs="Arial"/>
          <w:sz w:val="18"/>
          <w:szCs w:val="18"/>
        </w:rPr>
        <w:t xml:space="preserve"> każdemu uczestnikowi kompletu materiałów dydaktycznych, 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3D63AC5F" w14:textId="11E704E3" w:rsidR="001E5A48" w:rsidRPr="001E5A48" w:rsidRDefault="001E5A48" w:rsidP="001E5A48">
      <w:pPr>
        <w:spacing w:after="126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="00B06584">
        <w:rPr>
          <w:rFonts w:eastAsia="Segoe UI Symbol" w:cs="Arial"/>
          <w:sz w:val="18"/>
          <w:szCs w:val="18"/>
        </w:rPr>
        <w:t xml:space="preserve">  </w:t>
      </w:r>
      <w:r w:rsidRPr="001E5A48">
        <w:rPr>
          <w:rFonts w:eastAsia="Arial" w:cs="Arial"/>
          <w:sz w:val="18"/>
          <w:szCs w:val="18"/>
        </w:rPr>
        <w:t xml:space="preserve"> </w:t>
      </w:r>
      <w:r w:rsidR="00364A23">
        <w:rPr>
          <w:rFonts w:cs="Arial"/>
          <w:sz w:val="18"/>
          <w:szCs w:val="18"/>
        </w:rPr>
        <w:t>zorganizowania</w:t>
      </w:r>
      <w:r w:rsidRPr="001E5A48">
        <w:rPr>
          <w:rFonts w:cs="Arial"/>
          <w:sz w:val="18"/>
          <w:szCs w:val="18"/>
        </w:rPr>
        <w:t xml:space="preserve"> egzaminów wewnętrznych (pisemnych) potwierdzających zdobycie przez uczestnika projektu określonych umiejętności językowych, przewidzianych na danym poziomie zaawansowania (np. B1, B2),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33D88ADC" w14:textId="0856FD8F" w:rsidR="001E5A48" w:rsidRPr="001E5A48" w:rsidRDefault="001E5A48" w:rsidP="001E5A48">
      <w:pPr>
        <w:spacing w:after="104"/>
        <w:ind w:left="36" w:right="58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="00B06584">
        <w:rPr>
          <w:rFonts w:eastAsia="Segoe UI Symbol" w:cs="Arial"/>
          <w:sz w:val="18"/>
          <w:szCs w:val="18"/>
        </w:rPr>
        <w:t xml:space="preserve">  </w:t>
      </w:r>
      <w:r w:rsidRPr="001E5A48">
        <w:rPr>
          <w:rFonts w:eastAsia="Arial" w:cs="Arial"/>
          <w:sz w:val="18"/>
          <w:szCs w:val="18"/>
        </w:rPr>
        <w:t xml:space="preserve"> </w:t>
      </w:r>
      <w:r w:rsidR="00364A23">
        <w:rPr>
          <w:rFonts w:cs="Arial"/>
          <w:sz w:val="18"/>
          <w:szCs w:val="18"/>
        </w:rPr>
        <w:t>wydania</w:t>
      </w:r>
      <w:r w:rsidRPr="001E5A48">
        <w:rPr>
          <w:rFonts w:cs="Arial"/>
          <w:sz w:val="18"/>
          <w:szCs w:val="18"/>
        </w:rPr>
        <w:t xml:space="preserve"> dokumentu uczestnikowi kursu (np. potwierdzenie ukończenia szkolenia, zaświadczenie),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1553E54D" w14:textId="0F790988" w:rsidR="001E5A48" w:rsidRPr="001E5A48" w:rsidRDefault="001E5A48" w:rsidP="001E5A48">
      <w:pPr>
        <w:spacing w:after="125"/>
        <w:ind w:left="386" w:right="58" w:hanging="360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eastAsia="Arial" w:cs="Arial"/>
          <w:sz w:val="18"/>
          <w:szCs w:val="18"/>
        </w:rPr>
        <w:tab/>
      </w:r>
      <w:r w:rsidRPr="001E5A48">
        <w:rPr>
          <w:rFonts w:cs="Arial"/>
          <w:sz w:val="18"/>
          <w:szCs w:val="18"/>
        </w:rPr>
        <w:t>przekazani</w:t>
      </w:r>
      <w:r w:rsidR="00364A23">
        <w:rPr>
          <w:rFonts w:cs="Arial"/>
          <w:sz w:val="18"/>
          <w:szCs w:val="18"/>
        </w:rPr>
        <w:t>a</w:t>
      </w:r>
      <w:r w:rsidRPr="001E5A48">
        <w:rPr>
          <w:rFonts w:cs="Arial"/>
          <w:sz w:val="18"/>
          <w:szCs w:val="18"/>
        </w:rPr>
        <w:t xml:space="preserve"> do Zamawiającego kserokopii potwierdzeń ukończenia kursu i zaświadczeń wydanych uczestnikom kursu w ciągu 5 dni roboczych od ich wydania,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4E908A79" w14:textId="7C385687" w:rsidR="001E5A48" w:rsidRPr="001E5A48" w:rsidRDefault="001E5A48" w:rsidP="001E5A48">
      <w:pPr>
        <w:spacing w:after="126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E918F4">
        <w:rPr>
          <w:rFonts w:eastAsia="Arial" w:cs="Arial"/>
          <w:sz w:val="18"/>
          <w:szCs w:val="18"/>
        </w:rPr>
        <w:t xml:space="preserve">  </w:t>
      </w:r>
      <w:r w:rsidR="00364A23">
        <w:rPr>
          <w:rFonts w:cs="Arial"/>
          <w:sz w:val="18"/>
          <w:szCs w:val="18"/>
        </w:rPr>
        <w:t>dokumentowania i sprawozdawania</w:t>
      </w:r>
      <w:r w:rsidRPr="001E5A48">
        <w:rPr>
          <w:rFonts w:cs="Arial"/>
          <w:sz w:val="18"/>
          <w:szCs w:val="18"/>
        </w:rPr>
        <w:t xml:space="preserve"> z przeprowadzonych czynności, między innymi sprawdzanie i prowadzenie list obecności uczestników kursu oraz prowadzenie protokołu odbioru przekazanych kompletów materiałów dydaktycznych oraz przekazanych zaświadczeń,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1A1D1315" w14:textId="2EACD752" w:rsidR="001E5A48" w:rsidRPr="001E5A48" w:rsidRDefault="001E5A48" w:rsidP="001E5A48">
      <w:pPr>
        <w:spacing w:after="125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lastRenderedPageBreak/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E918F4">
        <w:rPr>
          <w:rFonts w:eastAsia="Arial" w:cs="Arial"/>
          <w:sz w:val="18"/>
          <w:szCs w:val="18"/>
        </w:rPr>
        <w:t xml:space="preserve">  </w:t>
      </w:r>
      <w:r w:rsidRPr="001E5A48">
        <w:rPr>
          <w:rFonts w:cs="Arial"/>
          <w:sz w:val="18"/>
          <w:szCs w:val="18"/>
        </w:rPr>
        <w:t>informowani</w:t>
      </w:r>
      <w:r w:rsidR="00364A23">
        <w:rPr>
          <w:rFonts w:cs="Arial"/>
          <w:sz w:val="18"/>
          <w:szCs w:val="18"/>
        </w:rPr>
        <w:t>a</w:t>
      </w:r>
      <w:r w:rsidRPr="001E5A48">
        <w:rPr>
          <w:rFonts w:cs="Arial"/>
          <w:sz w:val="18"/>
          <w:szCs w:val="18"/>
        </w:rPr>
        <w:t xml:space="preserve"> Zamawiającego o nieobecnościach, a</w:t>
      </w:r>
      <w:r w:rsidRPr="001E5A48">
        <w:rPr>
          <w:rFonts w:eastAsia="Arial" w:cs="Arial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zwłaszcza rezygnacji z uczestnictwa w kursie oraz wszelkich innych zdarzeniach istotnych dla prawidłowej realizacji zamówienia,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6871DF46" w14:textId="58139638" w:rsidR="001E5A48" w:rsidRPr="001E5A48" w:rsidRDefault="001E5A48" w:rsidP="001E5A48">
      <w:pPr>
        <w:spacing w:after="126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E918F4">
        <w:rPr>
          <w:rFonts w:eastAsia="Arial" w:cs="Arial"/>
          <w:sz w:val="18"/>
          <w:szCs w:val="18"/>
        </w:rPr>
        <w:t xml:space="preserve">  </w:t>
      </w:r>
      <w:r w:rsidRPr="001E5A48">
        <w:rPr>
          <w:rFonts w:cs="Arial"/>
          <w:sz w:val="18"/>
          <w:szCs w:val="18"/>
        </w:rPr>
        <w:t>przedłożeni</w:t>
      </w:r>
      <w:r w:rsidR="00364A23">
        <w:rPr>
          <w:rFonts w:cs="Arial"/>
          <w:sz w:val="18"/>
          <w:szCs w:val="18"/>
        </w:rPr>
        <w:t>a</w:t>
      </w:r>
      <w:r w:rsidRPr="001E5A48">
        <w:rPr>
          <w:rFonts w:cs="Arial"/>
          <w:sz w:val="18"/>
          <w:szCs w:val="18"/>
        </w:rPr>
        <w:t xml:space="preserve"> Zamawiającemu całościowego harmonogramu zajęć, najpóźniej na 5 dni roboczych przed rozpoczęciem kursu, obejmującego pełną realizację programu w rozbiciu na poszczególne dni, uwzględniającego tematykę zajęć, ilość godzin lekcyjnych w danym dniu oraz godziny, w jakich zajęcia będą się odbywały,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738F67AE" w14:textId="6323D5AD" w:rsidR="001E5A48" w:rsidRPr="001E5A48" w:rsidRDefault="001E5A48" w:rsidP="001E5A48">
      <w:pPr>
        <w:spacing w:after="126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E918F4">
        <w:rPr>
          <w:rFonts w:eastAsia="Arial" w:cs="Arial"/>
          <w:sz w:val="18"/>
          <w:szCs w:val="18"/>
        </w:rPr>
        <w:t xml:space="preserve">  </w:t>
      </w:r>
      <w:r w:rsidR="00364A23">
        <w:rPr>
          <w:rFonts w:cs="Arial"/>
          <w:sz w:val="18"/>
          <w:szCs w:val="18"/>
        </w:rPr>
        <w:t>przedłożenia</w:t>
      </w:r>
      <w:r w:rsidRPr="001E5A48">
        <w:rPr>
          <w:rFonts w:cs="Arial"/>
          <w:sz w:val="18"/>
          <w:szCs w:val="18"/>
        </w:rPr>
        <w:t xml:space="preserve"> dziennika szkoleń, zawierającego program nauczania, zbiorczą listę obecności oraz listy obecności potwierdzone podpisem uczestnika za każdy dzień uczestnictwa w zajęciach nie później niż w ciągu 5 dni roboczych od daty zakończenia kursu,</w:t>
      </w:r>
      <w:r w:rsidRPr="001E5A48">
        <w:rPr>
          <w:rFonts w:eastAsia="Arial" w:cs="Arial"/>
          <w:sz w:val="18"/>
          <w:szCs w:val="18"/>
        </w:rPr>
        <w:t xml:space="preserve"> </w:t>
      </w:r>
    </w:p>
    <w:p w14:paraId="5F896396" w14:textId="483D0C77" w:rsidR="001E5A48" w:rsidRPr="001E5A48" w:rsidRDefault="001E5A48" w:rsidP="001E5A48">
      <w:pPr>
        <w:spacing w:after="126"/>
        <w:ind w:left="312" w:right="58" w:hanging="286"/>
        <w:rPr>
          <w:rFonts w:cs="Arial"/>
          <w:sz w:val="18"/>
          <w:szCs w:val="18"/>
        </w:rPr>
      </w:pPr>
      <w:r w:rsidRPr="001E5A48">
        <w:rPr>
          <w:rFonts w:eastAsia="Segoe UI Symbol" w:cs="Arial"/>
          <w:sz w:val="18"/>
          <w:szCs w:val="18"/>
        </w:rPr>
        <w:t>−</w:t>
      </w:r>
      <w:r w:rsidRPr="001E5A48">
        <w:rPr>
          <w:rFonts w:eastAsia="Arial" w:cs="Arial"/>
          <w:sz w:val="18"/>
          <w:szCs w:val="18"/>
        </w:rPr>
        <w:t xml:space="preserve"> </w:t>
      </w:r>
      <w:r w:rsidR="00E918F4">
        <w:rPr>
          <w:rFonts w:eastAsia="Arial" w:cs="Arial"/>
          <w:sz w:val="18"/>
          <w:szCs w:val="18"/>
        </w:rPr>
        <w:t xml:space="preserve">   </w:t>
      </w:r>
      <w:r w:rsidRPr="001E5A48">
        <w:rPr>
          <w:rFonts w:cs="Arial"/>
          <w:sz w:val="18"/>
          <w:szCs w:val="18"/>
        </w:rPr>
        <w:t>zapewnienia w trakcie realizacji kursu w formie stacjonarnej cateringu w postaci bufetu tj. kawa, herbata, woda, soki, cukier, mleko lub jego zamienniki, przekąski (np. ciastka, owoce), w ilości dostosowanej do liczby</w:t>
      </w:r>
      <w:r w:rsidRPr="001E5A48">
        <w:rPr>
          <w:rFonts w:cs="Arial"/>
          <w:color w:val="FF0000"/>
          <w:sz w:val="18"/>
          <w:szCs w:val="18"/>
        </w:rPr>
        <w:t xml:space="preserve"> </w:t>
      </w:r>
      <w:r w:rsidRPr="001E5A48">
        <w:rPr>
          <w:rFonts w:cs="Arial"/>
          <w:sz w:val="18"/>
          <w:szCs w:val="18"/>
        </w:rPr>
        <w:t>osób uczestniczących w szkoleniu, wraz z dodatkowym wyposażeniem tj.  czajnik elektryczny lub warnik, kubki papierowe lub wielokrotnego użytku, naczynia, ser</w:t>
      </w:r>
      <w:r w:rsidR="00364A23">
        <w:rPr>
          <w:rFonts w:cs="Arial"/>
          <w:sz w:val="18"/>
          <w:szCs w:val="18"/>
        </w:rPr>
        <w:t>wetki, mieszadełka lub łyżeczki.</w:t>
      </w:r>
    </w:p>
    <w:p w14:paraId="6B1AE122" w14:textId="77777777" w:rsidR="00E918F4" w:rsidRDefault="00E918F4" w:rsidP="001E5A48">
      <w:pPr>
        <w:spacing w:line="259" w:lineRule="auto"/>
        <w:ind w:left="41"/>
        <w:rPr>
          <w:rFonts w:eastAsia="Arial" w:cs="Arial"/>
          <w:sz w:val="18"/>
          <w:szCs w:val="18"/>
        </w:rPr>
      </w:pPr>
    </w:p>
    <w:p w14:paraId="07BDDB1E" w14:textId="4F040B3A" w:rsidR="001E5A48" w:rsidRPr="00364A23" w:rsidRDefault="00E918F4" w:rsidP="001E5A48">
      <w:pPr>
        <w:spacing w:line="259" w:lineRule="auto"/>
        <w:ind w:left="41"/>
        <w:rPr>
          <w:rFonts w:eastAsia="Arial" w:cs="Arial"/>
          <w:b/>
          <w:bCs/>
          <w:sz w:val="18"/>
          <w:szCs w:val="18"/>
        </w:rPr>
      </w:pPr>
      <w:r w:rsidRPr="00364A23">
        <w:rPr>
          <w:rFonts w:eastAsia="Arial" w:cs="Arial"/>
          <w:b/>
          <w:bCs/>
          <w:sz w:val="18"/>
          <w:szCs w:val="18"/>
        </w:rPr>
        <w:t>8. Ochrona danych osobowych</w:t>
      </w:r>
      <w:r w:rsidR="001E5A48" w:rsidRPr="00364A23">
        <w:rPr>
          <w:rFonts w:eastAsia="Arial" w:cs="Arial"/>
          <w:b/>
          <w:bCs/>
          <w:sz w:val="18"/>
          <w:szCs w:val="18"/>
        </w:rPr>
        <w:t xml:space="preserve"> </w:t>
      </w:r>
    </w:p>
    <w:p w14:paraId="32808FA2" w14:textId="77777777" w:rsidR="00E918F4" w:rsidRPr="00364A23" w:rsidRDefault="00E918F4" w:rsidP="001E5A48">
      <w:pPr>
        <w:spacing w:line="259" w:lineRule="auto"/>
        <w:ind w:left="41"/>
        <w:rPr>
          <w:rFonts w:eastAsia="Arial" w:cs="Arial"/>
          <w:sz w:val="18"/>
          <w:szCs w:val="18"/>
        </w:rPr>
      </w:pPr>
    </w:p>
    <w:p w14:paraId="546B23D8" w14:textId="4CB1B1FE" w:rsidR="00E918F4" w:rsidRPr="00364A23" w:rsidRDefault="00E918F4" w:rsidP="00E918F4">
      <w:pPr>
        <w:spacing w:line="259" w:lineRule="auto"/>
        <w:ind w:left="41"/>
        <w:rPr>
          <w:rFonts w:cs="Arial"/>
          <w:sz w:val="18"/>
          <w:szCs w:val="18"/>
        </w:rPr>
      </w:pPr>
      <w:r w:rsidRPr="00364A23">
        <w:rPr>
          <w:rFonts w:cs="Arial"/>
          <w:sz w:val="18"/>
          <w:szCs w:val="18"/>
        </w:rPr>
        <w:t xml:space="preserve">Respektując przepisy Rozporządzenia Parlamentu Europejskiego i Rady (UE) 2016/679 z dnia 27 kwietnia </w:t>
      </w:r>
      <w:r w:rsidRPr="00364A23">
        <w:rPr>
          <w:rFonts w:cs="Arial"/>
          <w:sz w:val="18"/>
          <w:szCs w:val="18"/>
        </w:rPr>
        <w:br/>
        <w:t>2016 r. w sprawie ochrony osób fizycznych w związku z przetwarzaniem danych osobowych i w sprawie swobodnego przepływu takich danych oraz uchylenia dyrektywy 95/46/WE (ogólne rozporządzenie  o ochronie danych), zwanego dalej: „RODO” oraz uwzględniając fakt, że świadczenie usług objętych niniejszym postępowaniem będzie się wiązać z wykonywaniem operacji przetwarzania danych osobowych w imieniu i na rzecz administratora (Zamawiającego), Wojewódzki Urząd Pracy w Zielonej Górze będzie wymagał podpisania przez Wykonawcę odrębnej umowy powierzenia przetwarzania danych osobowych, regulującej sposób przetwarzania danych udostępnionych w związku ze świadczeniem usług objętych umową podstawową, która zawarta będzie w wyniku prowadzonego postępowania. Zamawiający wymaga zawarcia umowy powierzenia przetwarzania danych osobowych według wzoru przyjętego w jego organizacji. Wzór umowy powierzenia przetwarzania danych osobowych stanowi załącznik nr 10a do SWZ.</w:t>
      </w:r>
    </w:p>
    <w:p w14:paraId="622919AA" w14:textId="77777777" w:rsidR="00E918F4" w:rsidRPr="00364A23" w:rsidRDefault="00E918F4" w:rsidP="00E918F4">
      <w:pPr>
        <w:spacing w:line="259" w:lineRule="auto"/>
        <w:ind w:left="41"/>
        <w:rPr>
          <w:rFonts w:cs="Arial"/>
          <w:sz w:val="18"/>
          <w:szCs w:val="18"/>
        </w:rPr>
      </w:pPr>
    </w:p>
    <w:p w14:paraId="2D4AE98A" w14:textId="26493954" w:rsidR="00E918F4" w:rsidRPr="00364A23" w:rsidRDefault="00E918F4" w:rsidP="00E918F4">
      <w:pPr>
        <w:spacing w:line="259" w:lineRule="auto"/>
        <w:ind w:left="41"/>
        <w:rPr>
          <w:rFonts w:cs="Arial"/>
          <w:sz w:val="18"/>
          <w:szCs w:val="18"/>
        </w:rPr>
      </w:pPr>
      <w:r w:rsidRPr="00364A23">
        <w:rPr>
          <w:rFonts w:cs="Arial"/>
          <w:sz w:val="18"/>
          <w:szCs w:val="18"/>
        </w:rPr>
        <w:t xml:space="preserve">Realizując obowiązek wynikający z art. 28 ust. 1 RODO, obligujący do korzystania wyłącznie z usług takich podmiotów przetwarzających (a taką funkcję w kontekście przepisów o ochronie danych osobowych będzie pełnił Wykonawca), które zapewniają wystarczające gwarancje wdrożenia odpowiednich środków technicznych i organizacyjnych, aby przetwarzanie danych osobowych spełniało wymogi RODO i chroniło prawa osób, których dane dotyczą, Zamawiający będzie wymagał złożenia przez Wykonawcę, którego oferta zostanie uznana </w:t>
      </w:r>
    </w:p>
    <w:p w14:paraId="2DEE2555" w14:textId="166CCD0A" w:rsidR="00E918F4" w:rsidRPr="00364A23" w:rsidRDefault="00E918F4" w:rsidP="00E918F4">
      <w:pPr>
        <w:spacing w:line="259" w:lineRule="auto"/>
        <w:ind w:left="41"/>
        <w:rPr>
          <w:rFonts w:cs="Arial"/>
          <w:sz w:val="18"/>
          <w:szCs w:val="18"/>
        </w:rPr>
      </w:pPr>
      <w:r w:rsidRPr="00364A23">
        <w:rPr>
          <w:rFonts w:cs="Arial"/>
          <w:sz w:val="18"/>
          <w:szCs w:val="18"/>
        </w:rPr>
        <w:t>za najkorzystniejszą</w:t>
      </w:r>
      <w:bookmarkStart w:id="0" w:name="_GoBack"/>
      <w:bookmarkEnd w:id="0"/>
      <w:r w:rsidRPr="00364A23">
        <w:rPr>
          <w:rFonts w:cs="Arial"/>
          <w:sz w:val="18"/>
          <w:szCs w:val="18"/>
        </w:rPr>
        <w:t xml:space="preserve">, formularza weryfikacyjnego dla podmiotu przetwarzającego o spełnianiu gwarancji, </w:t>
      </w:r>
      <w:r w:rsidRPr="00364A23">
        <w:rPr>
          <w:rFonts w:cs="Arial"/>
          <w:sz w:val="18"/>
          <w:szCs w:val="18"/>
        </w:rPr>
        <w:br/>
        <w:t xml:space="preserve">o których mowa w art. 28 RODO. Wzór formularza weryfikacji podmiotu przetwarzającego stanowi załącznik </w:t>
      </w:r>
      <w:r w:rsidRPr="00364A23">
        <w:rPr>
          <w:rFonts w:cs="Arial"/>
          <w:sz w:val="18"/>
          <w:szCs w:val="18"/>
        </w:rPr>
        <w:br/>
        <w:t>nr 9 do SWZ.</w:t>
      </w:r>
    </w:p>
    <w:p w14:paraId="399FB93A" w14:textId="77777777" w:rsidR="00E918F4" w:rsidRPr="00364A23" w:rsidRDefault="00E918F4" w:rsidP="001E5A48">
      <w:pPr>
        <w:spacing w:line="259" w:lineRule="auto"/>
        <w:ind w:left="41"/>
        <w:rPr>
          <w:rFonts w:cs="Arial"/>
          <w:sz w:val="18"/>
          <w:szCs w:val="18"/>
        </w:rPr>
      </w:pPr>
    </w:p>
    <w:p w14:paraId="35CA0FFF" w14:textId="77777777" w:rsidR="00570D7E" w:rsidRPr="00364A23" w:rsidRDefault="00570D7E" w:rsidP="00570D7E">
      <w:pPr>
        <w:rPr>
          <w:rFonts w:cs="Arial"/>
          <w:sz w:val="18"/>
          <w:szCs w:val="18"/>
        </w:rPr>
      </w:pPr>
    </w:p>
    <w:p w14:paraId="6F29CB09" w14:textId="1F9585C2" w:rsidR="000E6C01" w:rsidRPr="00364A23" w:rsidRDefault="000E6C01" w:rsidP="009E031F">
      <w:pPr>
        <w:rPr>
          <w:rFonts w:cs="Arial"/>
          <w:sz w:val="18"/>
          <w:szCs w:val="18"/>
        </w:rPr>
      </w:pPr>
    </w:p>
    <w:sectPr w:rsidR="000E6C01" w:rsidRPr="00364A23" w:rsidSect="009E031F">
      <w:headerReference w:type="first" r:id="rId10"/>
      <w:footerReference w:type="first" r:id="rId11"/>
      <w:pgSz w:w="11906" w:h="16838"/>
      <w:pgMar w:top="1418" w:right="1418" w:bottom="1843" w:left="1418" w:header="737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0563B05" w16cex:dateUtc="2026-07-24T12:26:00Z"/>
  <w16cex:commentExtensible w16cex:durableId="5032177C" w16cex:dateUtc="2026-07-24T12:41:00Z"/>
  <w16cex:commentExtensible w16cex:durableId="3E8B9263" w16cex:dateUtc="2026-07-24T12:41:00Z"/>
  <w16cex:commentExtensible w16cex:durableId="25BFFDBC" w16cex:dateUtc="2026-07-24T12:41:00Z"/>
  <w16cex:commentExtensible w16cex:durableId="1AD417B6" w16cex:dateUtc="2026-07-24T12:41:00Z"/>
  <w16cex:commentExtensible w16cex:durableId="351BFC55" w16cex:dateUtc="2026-07-24T12:41:00Z"/>
  <w16cex:commentExtensible w16cex:durableId="2091D34C" w16cex:dateUtc="2026-07-24T12:42:00Z"/>
  <w16cex:commentExtensible w16cex:durableId="01C2CB0F" w16cex:dateUtc="2026-07-24T12:42:00Z"/>
  <w16cex:commentExtensible w16cex:durableId="23E1AC61" w16cex:dateUtc="2026-07-24T12:42:00Z"/>
  <w16cex:commentExtensible w16cex:durableId="25BA5C07" w16cex:dateUtc="2026-07-24T12:42:00Z"/>
  <w16cex:commentExtensible w16cex:durableId="4A3C14E0" w16cex:dateUtc="2026-07-24T12:43:00Z"/>
  <w16cex:commentExtensible w16cex:durableId="356BEDCF" w16cex:dateUtc="2026-07-24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79CBBA" w16cid:durableId="40563B05"/>
  <w16cid:commentId w16cid:paraId="5F3A3095" w16cid:durableId="5032177C"/>
  <w16cid:commentId w16cid:paraId="440F0489" w16cid:durableId="3E8B9263"/>
  <w16cid:commentId w16cid:paraId="1881293E" w16cid:durableId="25BFFDBC"/>
  <w16cid:commentId w16cid:paraId="2188D1F4" w16cid:durableId="1AD417B6"/>
  <w16cid:commentId w16cid:paraId="370B86AE" w16cid:durableId="351BFC55"/>
  <w16cid:commentId w16cid:paraId="34A86C89" w16cid:durableId="2091D34C"/>
  <w16cid:commentId w16cid:paraId="2C89BD70" w16cid:durableId="01C2CB0F"/>
  <w16cid:commentId w16cid:paraId="32E62547" w16cid:durableId="23E1AC61"/>
  <w16cid:commentId w16cid:paraId="458FC83E" w16cid:durableId="25BA5C07"/>
  <w16cid:commentId w16cid:paraId="211EA48A" w16cid:durableId="4A3C14E0"/>
  <w16cid:commentId w16cid:paraId="6702A823" w16cid:durableId="356BED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90EB5" w14:textId="77777777" w:rsidR="00576405" w:rsidRDefault="00576405" w:rsidP="002775EC">
      <w:r>
        <w:separator/>
      </w:r>
    </w:p>
  </w:endnote>
  <w:endnote w:type="continuationSeparator" w:id="0">
    <w:p w14:paraId="01EB41C0" w14:textId="77777777" w:rsidR="00576405" w:rsidRDefault="00576405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97F25" w14:textId="68623C10" w:rsidR="00773405" w:rsidRDefault="009E031F" w:rsidP="00773405">
    <w:pPr>
      <w:pStyle w:val="Stopka"/>
      <w:ind w:left="-964"/>
    </w:pPr>
    <w:r w:rsidRPr="0051604E">
      <w:rPr>
        <w:rFonts w:ascii="Calibri" w:eastAsia="Times New Roman" w:hAnsi="Calibri"/>
        <w:noProof/>
        <w:sz w:val="16"/>
      </w:rPr>
      <w:drawing>
        <wp:anchor distT="0" distB="0" distL="114300" distR="114300" simplePos="0" relativeHeight="251661312" behindDoc="0" locked="0" layoutInCell="1" allowOverlap="1" wp14:anchorId="25EE33D2" wp14:editId="5F446C7D">
          <wp:simplePos x="0" y="0"/>
          <wp:positionH relativeFrom="margin">
            <wp:posOffset>-702310</wp:posOffset>
          </wp:positionH>
          <wp:positionV relativeFrom="paragraph">
            <wp:posOffset>-934720</wp:posOffset>
          </wp:positionV>
          <wp:extent cx="7163435" cy="1022985"/>
          <wp:effectExtent l="0" t="0" r="0" b="5715"/>
          <wp:wrapNone/>
          <wp:docPr id="1315079399" name="Obraz 1315079399" descr="\\msw.local\dfs\office\DPGiFM\DPGiFM-WFE\AAA Wzory pism i dokumentów wydziałowych\Logo FE na Migracje, Granice i Bezpieczeństwo\zestawienia logo\FEMGB_RP_UE_RGB-1 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sw.local\dfs\office\DPGiFM\DPGiFM-WFE\AAA Wzory pism i dokumentów wydziałowych\Logo FE na Migracje, Granice i Bezpieczeństwo\zestawienia logo\FEMGB_RP_UE_RGB-1 poziom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3435" cy="102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5F9133" w14:textId="63E52250"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D8BFC" w14:textId="77777777" w:rsidR="00576405" w:rsidRDefault="00576405" w:rsidP="002775EC">
      <w:r>
        <w:separator/>
      </w:r>
    </w:p>
  </w:footnote>
  <w:footnote w:type="continuationSeparator" w:id="0">
    <w:p w14:paraId="2F71FD36" w14:textId="77777777" w:rsidR="00576405" w:rsidRDefault="00576405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9A54B" w14:textId="643E1D64" w:rsidR="003E0DC6" w:rsidRDefault="00AD4E02">
    <w:pPr>
      <w:pStyle w:val="Nagwek"/>
    </w:pPr>
    <w:r w:rsidRPr="00AD4E02">
      <w:rPr>
        <w:noProof/>
      </w:rPr>
      <w:drawing>
        <wp:anchor distT="0" distB="0" distL="114300" distR="114300" simplePos="0" relativeHeight="251662336" behindDoc="0" locked="0" layoutInCell="1" allowOverlap="1" wp14:anchorId="3DFA70C7" wp14:editId="7991F727">
          <wp:simplePos x="0" y="0"/>
          <wp:positionH relativeFrom="margin">
            <wp:align>center</wp:align>
          </wp:positionH>
          <wp:positionV relativeFrom="paragraph">
            <wp:posOffset>-382270</wp:posOffset>
          </wp:positionV>
          <wp:extent cx="7082500" cy="914400"/>
          <wp:effectExtent l="0" t="0" r="4445" b="0"/>
          <wp:wrapNone/>
          <wp:docPr id="19848896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88962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25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1002"/>
    <w:multiLevelType w:val="hybridMultilevel"/>
    <w:tmpl w:val="C450A8CE"/>
    <w:lvl w:ilvl="0" w:tplc="8458BEFC">
      <w:start w:val="1"/>
      <w:numFmt w:val="bullet"/>
      <w:lvlText w:val="–"/>
      <w:lvlJc w:val="left"/>
      <w:pPr>
        <w:ind w:left="756" w:hanging="360"/>
      </w:pPr>
      <w:rPr>
        <w:rFonts w:ascii="Noto Sans Symbols 2" w:hAnsi="Noto Sans Symbols 2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00C96"/>
    <w:multiLevelType w:val="hybridMultilevel"/>
    <w:tmpl w:val="19ECB8D0"/>
    <w:lvl w:ilvl="0" w:tplc="8F60C75E">
      <w:start w:val="1"/>
      <w:numFmt w:val="bullet"/>
      <w:lvlText w:val="-"/>
      <w:lvlJc w:val="left"/>
      <w:pPr>
        <w:ind w:left="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0C3A18">
      <w:start w:val="1"/>
      <w:numFmt w:val="bullet"/>
      <w:lvlText w:val="•"/>
      <w:lvlJc w:val="left"/>
      <w:pPr>
        <w:ind w:left="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2E1BE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141AA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4E0F9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DEA2A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1847B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A8DBC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D0836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6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DF"/>
    <w:rsid w:val="000035A5"/>
    <w:rsid w:val="000206BC"/>
    <w:rsid w:val="0002568F"/>
    <w:rsid w:val="00040840"/>
    <w:rsid w:val="000510A2"/>
    <w:rsid w:val="0005754A"/>
    <w:rsid w:val="00076249"/>
    <w:rsid w:val="0007719D"/>
    <w:rsid w:val="0008623D"/>
    <w:rsid w:val="0009644C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5A48"/>
    <w:rsid w:val="001E7E7E"/>
    <w:rsid w:val="00221087"/>
    <w:rsid w:val="0022752C"/>
    <w:rsid w:val="00236188"/>
    <w:rsid w:val="00240EE3"/>
    <w:rsid w:val="00244739"/>
    <w:rsid w:val="00266193"/>
    <w:rsid w:val="0026796F"/>
    <w:rsid w:val="002775EC"/>
    <w:rsid w:val="00285996"/>
    <w:rsid w:val="002A6B22"/>
    <w:rsid w:val="002B4ABE"/>
    <w:rsid w:val="002C4A40"/>
    <w:rsid w:val="002D07D2"/>
    <w:rsid w:val="002D59FA"/>
    <w:rsid w:val="002E4005"/>
    <w:rsid w:val="00305097"/>
    <w:rsid w:val="00316543"/>
    <w:rsid w:val="00321E97"/>
    <w:rsid w:val="00330639"/>
    <w:rsid w:val="00333501"/>
    <w:rsid w:val="00337345"/>
    <w:rsid w:val="00344624"/>
    <w:rsid w:val="00364A23"/>
    <w:rsid w:val="003656C4"/>
    <w:rsid w:val="00370368"/>
    <w:rsid w:val="00372292"/>
    <w:rsid w:val="00386C60"/>
    <w:rsid w:val="003A2495"/>
    <w:rsid w:val="003A6A37"/>
    <w:rsid w:val="003C3665"/>
    <w:rsid w:val="003E0DC6"/>
    <w:rsid w:val="00400400"/>
    <w:rsid w:val="00417BAF"/>
    <w:rsid w:val="0042723C"/>
    <w:rsid w:val="00452A64"/>
    <w:rsid w:val="00475ADF"/>
    <w:rsid w:val="00477200"/>
    <w:rsid w:val="00487D3B"/>
    <w:rsid w:val="00496E69"/>
    <w:rsid w:val="004A0408"/>
    <w:rsid w:val="004B47FF"/>
    <w:rsid w:val="004C59FF"/>
    <w:rsid w:val="004E3ADA"/>
    <w:rsid w:val="00502F38"/>
    <w:rsid w:val="00552B11"/>
    <w:rsid w:val="00570D7E"/>
    <w:rsid w:val="00572470"/>
    <w:rsid w:val="00576405"/>
    <w:rsid w:val="00592925"/>
    <w:rsid w:val="005A023D"/>
    <w:rsid w:val="005A4E66"/>
    <w:rsid w:val="005B2FE2"/>
    <w:rsid w:val="005C1FD0"/>
    <w:rsid w:val="005C21CD"/>
    <w:rsid w:val="005E2853"/>
    <w:rsid w:val="005E7341"/>
    <w:rsid w:val="005E7905"/>
    <w:rsid w:val="005F1A37"/>
    <w:rsid w:val="00621BF7"/>
    <w:rsid w:val="0062525F"/>
    <w:rsid w:val="006703C0"/>
    <w:rsid w:val="00696AB8"/>
    <w:rsid w:val="006A64FF"/>
    <w:rsid w:val="006A665F"/>
    <w:rsid w:val="006C4B03"/>
    <w:rsid w:val="006C75E9"/>
    <w:rsid w:val="006C7A51"/>
    <w:rsid w:val="006D74CC"/>
    <w:rsid w:val="006E0337"/>
    <w:rsid w:val="00712D86"/>
    <w:rsid w:val="00740E48"/>
    <w:rsid w:val="00754701"/>
    <w:rsid w:val="00771F77"/>
    <w:rsid w:val="00773405"/>
    <w:rsid w:val="007A61BD"/>
    <w:rsid w:val="007C1059"/>
    <w:rsid w:val="007C7751"/>
    <w:rsid w:val="007D1EDE"/>
    <w:rsid w:val="007D79AA"/>
    <w:rsid w:val="007E0CA8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944F7"/>
    <w:rsid w:val="008A3C50"/>
    <w:rsid w:val="008B4B95"/>
    <w:rsid w:val="008B68C3"/>
    <w:rsid w:val="008C0B22"/>
    <w:rsid w:val="008C4037"/>
    <w:rsid w:val="00945196"/>
    <w:rsid w:val="0096580F"/>
    <w:rsid w:val="009740A3"/>
    <w:rsid w:val="00992EE0"/>
    <w:rsid w:val="009A198C"/>
    <w:rsid w:val="009A7F75"/>
    <w:rsid w:val="009C1A9D"/>
    <w:rsid w:val="009D374D"/>
    <w:rsid w:val="009D77C1"/>
    <w:rsid w:val="009E031F"/>
    <w:rsid w:val="009E4721"/>
    <w:rsid w:val="009F2913"/>
    <w:rsid w:val="00A279F2"/>
    <w:rsid w:val="00A30C8F"/>
    <w:rsid w:val="00A3415C"/>
    <w:rsid w:val="00A52BB8"/>
    <w:rsid w:val="00A70685"/>
    <w:rsid w:val="00A808FF"/>
    <w:rsid w:val="00A960B4"/>
    <w:rsid w:val="00AA50B3"/>
    <w:rsid w:val="00AA5C5A"/>
    <w:rsid w:val="00AD4E02"/>
    <w:rsid w:val="00AE074E"/>
    <w:rsid w:val="00AE1B60"/>
    <w:rsid w:val="00AF2DAD"/>
    <w:rsid w:val="00AF409A"/>
    <w:rsid w:val="00B06584"/>
    <w:rsid w:val="00B311FB"/>
    <w:rsid w:val="00B619FD"/>
    <w:rsid w:val="00B748B8"/>
    <w:rsid w:val="00B81E1B"/>
    <w:rsid w:val="00B967B5"/>
    <w:rsid w:val="00BB005F"/>
    <w:rsid w:val="00BB136C"/>
    <w:rsid w:val="00BB2B01"/>
    <w:rsid w:val="00BD040D"/>
    <w:rsid w:val="00BF3B7E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CB4767"/>
    <w:rsid w:val="00CE532C"/>
    <w:rsid w:val="00D0084C"/>
    <w:rsid w:val="00D11119"/>
    <w:rsid w:val="00D20789"/>
    <w:rsid w:val="00D30433"/>
    <w:rsid w:val="00D525CA"/>
    <w:rsid w:val="00D54602"/>
    <w:rsid w:val="00D72701"/>
    <w:rsid w:val="00DF6E1F"/>
    <w:rsid w:val="00E06DC7"/>
    <w:rsid w:val="00E11133"/>
    <w:rsid w:val="00E13EB5"/>
    <w:rsid w:val="00E31815"/>
    <w:rsid w:val="00E3739C"/>
    <w:rsid w:val="00E459DF"/>
    <w:rsid w:val="00E50E98"/>
    <w:rsid w:val="00E5513B"/>
    <w:rsid w:val="00E56F67"/>
    <w:rsid w:val="00E75DEF"/>
    <w:rsid w:val="00E918F4"/>
    <w:rsid w:val="00EA2680"/>
    <w:rsid w:val="00EA72DE"/>
    <w:rsid w:val="00EB0E8E"/>
    <w:rsid w:val="00EB2E54"/>
    <w:rsid w:val="00EB66F0"/>
    <w:rsid w:val="00EE0CCC"/>
    <w:rsid w:val="00EF3A4F"/>
    <w:rsid w:val="00F26E09"/>
    <w:rsid w:val="00F31AC9"/>
    <w:rsid w:val="00F412C2"/>
    <w:rsid w:val="00F50652"/>
    <w:rsid w:val="00F74DC6"/>
    <w:rsid w:val="00F87B6E"/>
    <w:rsid w:val="00F90FE9"/>
    <w:rsid w:val="00FB679C"/>
    <w:rsid w:val="00FB7C46"/>
    <w:rsid w:val="00FD3574"/>
    <w:rsid w:val="00FE0349"/>
    <w:rsid w:val="00FE7C5D"/>
    <w:rsid w:val="00FF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30BA6"/>
  <w15:chartTrackingRefBased/>
  <w15:docId w15:val="{123862D0-F3DD-4F43-8691-32814C77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napToGrid w:val="0"/>
        <w:sz w:val="22"/>
        <w:szCs w:val="24"/>
        <w:lang w:val="pl-PL" w:eastAsia="pl-PL" w:bidi="ar-SA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ADF"/>
  </w:style>
  <w:style w:type="paragraph" w:styleId="Nagwek1">
    <w:name w:val="heading 1"/>
    <w:next w:val="Normalny"/>
    <w:link w:val="Nagwek1Znak"/>
    <w:uiPriority w:val="9"/>
    <w:qFormat/>
    <w:rsid w:val="001E5A48"/>
    <w:pPr>
      <w:keepNext/>
      <w:keepLines/>
      <w:spacing w:line="259" w:lineRule="auto"/>
      <w:ind w:left="10" w:right="27" w:hanging="10"/>
      <w:outlineLvl w:val="0"/>
    </w:pPr>
    <w:rPr>
      <w:rFonts w:eastAsia="Arial" w:cs="Arial"/>
      <w:b/>
      <w:snapToGrid/>
      <w:color w:val="000000"/>
      <w:kern w:val="2"/>
      <w:sz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/>
      <w:color w:val="000000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E5A48"/>
    <w:rPr>
      <w:rFonts w:eastAsia="Arial" w:cs="Arial"/>
      <w:b/>
      <w:snapToGrid/>
      <w:color w:val="000000"/>
      <w:kern w:val="2"/>
      <w:sz w:val="20"/>
      <w14:ligatures w14:val="standardContextual"/>
    </w:rPr>
  </w:style>
  <w:style w:type="table" w:customStyle="1" w:styleId="TableGrid">
    <w:name w:val="TableGrid"/>
    <w:rsid w:val="001E5A48"/>
    <w:pPr>
      <w:spacing w:line="240" w:lineRule="auto"/>
    </w:pPr>
    <w:rPr>
      <w:rFonts w:asciiTheme="minorHAnsi" w:eastAsiaTheme="minorEastAsia" w:hAnsiTheme="minorHAnsi" w:cstheme="minorBidi"/>
      <w:snapToGrid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E918F4"/>
    <w:pPr>
      <w:spacing w:line="240" w:lineRule="auto"/>
    </w:pPr>
    <w:rPr>
      <w:rFonts w:ascii="Calibri" w:hAnsi="Calibri"/>
      <w:snapToGrid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918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18F4"/>
    <w:pPr>
      <w:spacing w:line="240" w:lineRule="auto"/>
    </w:pPr>
    <w:rPr>
      <w:snapToGrid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18F4"/>
    <w:rPr>
      <w:snapToGrid/>
      <w:kern w:val="2"/>
      <w:sz w:val="20"/>
      <w:szCs w:val="20"/>
      <w:lang w:eastAsia="en-US"/>
      <w14:ligatures w14:val="standardContextual"/>
    </w:rPr>
  </w:style>
  <w:style w:type="table" w:styleId="Tabela-Siatka">
    <w:name w:val="Table Grid"/>
    <w:basedOn w:val="Standardowy"/>
    <w:uiPriority w:val="59"/>
    <w:rsid w:val="00E918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18F4"/>
    <w:rPr>
      <w:b/>
      <w:bCs/>
      <w:snapToGrid w:val="0"/>
      <w:kern w:val="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18F4"/>
    <w:rPr>
      <w:b/>
      <w:bCs/>
      <w:snapToGrid w:val="0"/>
      <w:kern w:val="2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%20J&#281;czmie&#324;czuk\Desktop\szablony_zmiana\za&#322;&#261;cznik%20nr%20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6F389-B677-4E9D-8E8D-8DA31D59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4</Template>
  <TotalTime>19</TotalTime>
  <Pages>1</Pages>
  <Words>2195</Words>
  <Characters>13175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Jęczmieńczuk</dc:creator>
  <cp:keywords/>
  <cp:lastModifiedBy>Robert Narkun</cp:lastModifiedBy>
  <cp:revision>7</cp:revision>
  <cp:lastPrinted>2025-09-01T11:18:00Z</cp:lastPrinted>
  <dcterms:created xsi:type="dcterms:W3CDTF">2026-07-24T12:07:00Z</dcterms:created>
  <dcterms:modified xsi:type="dcterms:W3CDTF">2026-07-31T11:41:00Z</dcterms:modified>
</cp:coreProperties>
</file>